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021DC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MILTON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fl.1476)</w:t>
      </w:r>
    </w:p>
    <w:p w:rsidR="00021DC9" w:rsidRDefault="00021DC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Helpston</w:t>
      </w:r>
      <w:proofErr w:type="spellEnd"/>
      <w:r>
        <w:rPr>
          <w:rFonts w:ascii="Times New Roman" w:hAnsi="Times New Roman" w:cs="Times New Roman"/>
          <w:sz w:val="24"/>
          <w:szCs w:val="24"/>
        </w:rPr>
        <w:t>, Northamptonshire.</w:t>
      </w:r>
    </w:p>
    <w:p w:rsidR="00021DC9" w:rsidRDefault="00021DC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21DC9" w:rsidRDefault="00021DC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21DC9" w:rsidRDefault="00021DC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1476</w:t>
      </w:r>
      <w:r>
        <w:rPr>
          <w:rFonts w:ascii="Times New Roman" w:hAnsi="Times New Roman" w:cs="Times New Roman"/>
          <w:sz w:val="24"/>
          <w:szCs w:val="24"/>
        </w:rPr>
        <w:tab/>
        <w:t>He became Rector.</w:t>
      </w:r>
    </w:p>
    <w:p w:rsidR="00021DC9" w:rsidRDefault="00021DC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(Alumni Cantab. vol.1 part 3 p.193)</w:t>
      </w:r>
    </w:p>
    <w:p w:rsidR="00021DC9" w:rsidRDefault="00021DC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21DC9" w:rsidRDefault="00021DC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21DC9" w:rsidRPr="00021DC9" w:rsidRDefault="00021DC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October 2015</w:t>
      </w:r>
      <w:bookmarkStart w:id="0" w:name="_GoBack"/>
      <w:bookmarkEnd w:id="0"/>
    </w:p>
    <w:sectPr w:rsidR="00021DC9" w:rsidRPr="00021D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DC9" w:rsidRDefault="00021DC9" w:rsidP="00564E3C">
      <w:pPr>
        <w:spacing w:after="0" w:line="240" w:lineRule="auto"/>
      </w:pPr>
      <w:r>
        <w:separator/>
      </w:r>
    </w:p>
  </w:endnote>
  <w:endnote w:type="continuationSeparator" w:id="0">
    <w:p w:rsidR="00021DC9" w:rsidRDefault="00021DC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21DC9">
      <w:rPr>
        <w:rFonts w:ascii="Times New Roman" w:hAnsi="Times New Roman" w:cs="Times New Roman"/>
        <w:noProof/>
        <w:sz w:val="24"/>
        <w:szCs w:val="24"/>
      </w:rPr>
      <w:t>10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DC9" w:rsidRDefault="00021DC9" w:rsidP="00564E3C">
      <w:pPr>
        <w:spacing w:after="0" w:line="240" w:lineRule="auto"/>
      </w:pPr>
      <w:r>
        <w:separator/>
      </w:r>
    </w:p>
  </w:footnote>
  <w:footnote w:type="continuationSeparator" w:id="0">
    <w:p w:rsidR="00021DC9" w:rsidRDefault="00021DC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DC9"/>
    <w:rsid w:val="00021DC9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918E30"/>
  <w15:chartTrackingRefBased/>
  <w15:docId w15:val="{F3AEB72C-3042-4D89-8D7A-E1BC1D29F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2015-10-10T18:52:00Z</dcterms:created>
  <dcterms:modified xsi:type="dcterms:W3CDTF">2015-10-10T18:54:00Z</dcterms:modified>
</cp:coreProperties>
</file>